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6D6D" w14:textId="3FD54150" w:rsidR="00BA00AB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FURNIVAL (FOURNYVALL)</w:t>
      </w:r>
      <w:r>
        <w:rPr>
          <w:rFonts w:ascii="Times New Roman" w:hAnsi="Times New Roman" w:cs="Times New Roman"/>
          <w:sz w:val="24"/>
          <w:szCs w:val="24"/>
        </w:rPr>
        <w:t xml:space="preserve">    (d.1407)</w:t>
      </w:r>
    </w:p>
    <w:p w14:paraId="73376A75" w14:textId="4747BEEA" w:rsid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Lord Furnival.</w:t>
      </w:r>
    </w:p>
    <w:p w14:paraId="2674006F" w14:textId="4B416B9B" w:rsid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9E583" w14:textId="0776A205" w:rsid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23B9B" w14:textId="5EEE295C" w:rsid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0C4C254" w14:textId="77777777" w:rsidR="00072BC5" w:rsidRDefault="00072BC5" w:rsidP="00072B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(York Medieval Probate Index, 1267-1500)</w:t>
      </w:r>
    </w:p>
    <w:p w14:paraId="71B58A5B" w14:textId="0BA6B04A" w:rsid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4C5C560" w14:textId="0231BA16" w:rsid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BC9909" w14:textId="0647CD36" w:rsid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83A0E" w14:textId="18A099E5" w:rsidR="00072BC5" w:rsidRPr="00072BC5" w:rsidRDefault="00072B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2021</w:t>
      </w:r>
    </w:p>
    <w:sectPr w:rsidR="00072BC5" w:rsidRPr="00072B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A7E8" w14:textId="77777777" w:rsidR="00072BC5" w:rsidRDefault="00072BC5" w:rsidP="009139A6">
      <w:r>
        <w:separator/>
      </w:r>
    </w:p>
  </w:endnote>
  <w:endnote w:type="continuationSeparator" w:id="0">
    <w:p w14:paraId="328C7A70" w14:textId="77777777" w:rsidR="00072BC5" w:rsidRDefault="00072B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B1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35B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18E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B88E" w14:textId="77777777" w:rsidR="00072BC5" w:rsidRDefault="00072BC5" w:rsidP="009139A6">
      <w:r>
        <w:separator/>
      </w:r>
    </w:p>
  </w:footnote>
  <w:footnote w:type="continuationSeparator" w:id="0">
    <w:p w14:paraId="7256EBFD" w14:textId="77777777" w:rsidR="00072BC5" w:rsidRDefault="00072B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05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1B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7A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BC5"/>
    <w:rsid w:val="000666E0"/>
    <w:rsid w:val="00072BC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7410C"/>
  <w15:chartTrackingRefBased/>
  <w15:docId w15:val="{862588FC-41D4-40C4-8970-EBC50DDE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2021-06-02T08:24:00Z</dcterms:created>
  <dcterms:modified xsi:type="dcterms:W3CDTF">2021-06-02T08:26:00Z</dcterms:modified>
</cp:coreProperties>
</file>